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643D4B" w:rsidP="00643D4B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643D4B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0FB0C3ED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0F05DE1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4F057D">
        <w:rPr>
          <w:rFonts w:ascii="Corbel" w:hAnsi="Corbel"/>
          <w:sz w:val="20"/>
          <w:szCs w:val="20"/>
        </w:rPr>
        <w:t>20</w:t>
      </w:r>
      <w:r w:rsidR="007C2C9F">
        <w:rPr>
          <w:rFonts w:ascii="Corbel" w:hAnsi="Corbel"/>
          <w:sz w:val="20"/>
          <w:szCs w:val="20"/>
        </w:rPr>
        <w:t>2</w:t>
      </w:r>
      <w:r w:rsidR="00643D4B">
        <w:rPr>
          <w:rFonts w:ascii="Corbel" w:hAnsi="Corbel"/>
          <w:sz w:val="20"/>
          <w:szCs w:val="20"/>
        </w:rPr>
        <w:t>2</w:t>
      </w:r>
      <w:r w:rsidR="004F057D">
        <w:rPr>
          <w:rFonts w:ascii="Corbel" w:hAnsi="Corbel"/>
          <w:sz w:val="20"/>
          <w:szCs w:val="20"/>
        </w:rPr>
        <w:t>/202</w:t>
      </w:r>
      <w:r w:rsidR="00643D4B">
        <w:rPr>
          <w:rFonts w:ascii="Corbel" w:hAnsi="Corbel"/>
          <w:sz w:val="20"/>
          <w:szCs w:val="20"/>
        </w:rPr>
        <w:t>3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C42F02B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F6505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interpersonalna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45C207F2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2C9751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Spolecznych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963F6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F057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CBF">
              <w:rPr>
                <w:rFonts w:ascii="Corbel" w:hAnsi="Corbel"/>
                <w:b w:val="0"/>
                <w:sz w:val="24"/>
                <w:szCs w:val="24"/>
              </w:rPr>
              <w:t>edagogika</w:t>
            </w:r>
            <w:r w:rsidR="00D114F8">
              <w:rPr>
                <w:rFonts w:ascii="Corbel" w:hAnsi="Corbel"/>
                <w:b w:val="0"/>
                <w:sz w:val="24"/>
                <w:szCs w:val="24"/>
              </w:rPr>
              <w:t xml:space="preserve">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00B819C8" w14:paraId="0F03FBF3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13500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F057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85747A" w:rsidTr="00B819C8" w14:paraId="3B32AF2E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5747A" w:rsidTr="00B819C8" w14:paraId="62318A9E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114F8" w14:paraId="73BC90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604D3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2786482B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FE5CBF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5747A" w:rsidTr="00B819C8" w14:paraId="62A98C47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E5CBF" w14:paraId="4196238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E9C2EB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114F8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E5CBF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114F8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  <w:shd w:val="clear" w:color="auto" w:fill="000000" w:themeFill="text1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="009C54AE" w:rsidP="009C54AE" w:rsidRDefault="009C54AE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FE5CBF" w14:paraId="6BB0E224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FE5CBF" w:rsidP="009C54AE" w:rsidRDefault="00FE5CBF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29DA2353" wp14:textId="77777777">
        <w:tc>
          <w:tcPr>
            <w:tcW w:w="9670" w:type="dxa"/>
          </w:tcPr>
          <w:p w:rsidRPr="009C54AE" w:rsidR="0085747A" w:rsidP="009C54AE" w:rsidRDefault="00FE5CBF" w14:paraId="4D46C6C7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relacji międzyludzkich</w:t>
            </w:r>
            <w:r w:rsidR="001135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291828" w:rsidP="009C54AE" w:rsidRDefault="00291828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B99056E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2E1C3D35" wp14:textId="77777777">
        <w:tc>
          <w:tcPr>
            <w:tcW w:w="851" w:type="dxa"/>
            <w:vAlign w:val="center"/>
          </w:tcPr>
          <w:p w:rsidRPr="00D114F8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207788A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podstawowej wiedzy i umiejętności z  zakresu funkcjonowania osoby w relacjach z innymi ludźmi.</w:t>
            </w:r>
          </w:p>
        </w:tc>
      </w:tr>
      <w:tr xmlns:wp14="http://schemas.microsoft.com/office/word/2010/wordml" w:rsidRPr="009C54AE" w:rsidR="0085747A" w:rsidTr="00923D7D" w14:paraId="76FED605" wp14:textId="77777777">
        <w:tc>
          <w:tcPr>
            <w:tcW w:w="851" w:type="dxa"/>
            <w:vAlign w:val="center"/>
          </w:tcPr>
          <w:p w:rsidRPr="00D114F8" w:rsidR="0085747A" w:rsidP="009C54AE" w:rsidRDefault="00FE5CBF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114F8" w:rsidR="0085747A" w:rsidP="009C54AE" w:rsidRDefault="00FE5CBF" w14:paraId="7A0B810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4F8">
              <w:rPr>
                <w:rFonts w:ascii="Corbel" w:hAnsi="Corbel"/>
                <w:b w:val="0"/>
                <w:sz w:val="24"/>
                <w:szCs w:val="24"/>
              </w:rPr>
              <w:t>Zdobycie umiejętności zastosowania zdobytej wiedzy do tworzenia dobrego klimatu z rozmówcą,  aktywnego słuchania, zachowań asertywnych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DDBEF00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D114F8" w14:paraId="3A513ECF" wp14:textId="77777777">
        <w:tc>
          <w:tcPr>
            <w:tcW w:w="1701" w:type="dxa"/>
          </w:tcPr>
          <w:p w:rsidRPr="00D114F8" w:rsidR="0085747A" w:rsidP="00D114F8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4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D114F8" w:rsidR="0085747A" w:rsidP="00D114F8" w:rsidRDefault="009D3026" w14:paraId="489E77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opisuje pojęcia komunikacji werbalnej i pozawerbalnej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43CB3487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D114F8" w14:paraId="2A56481F" wp14:textId="77777777">
        <w:tc>
          <w:tcPr>
            <w:tcW w:w="1701" w:type="dxa"/>
          </w:tcPr>
          <w:p w:rsidRPr="00D114F8" w:rsidR="0085747A" w:rsidP="00D114F8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D114F8" w:rsidR="0085747A" w:rsidP="00D114F8" w:rsidRDefault="009D3026" w14:paraId="6866866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sprawnie komunikuje się z innymi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66DBE924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D114F8" w14:paraId="3EB421F2" wp14:textId="77777777">
        <w:tc>
          <w:tcPr>
            <w:tcW w:w="1701" w:type="dxa"/>
          </w:tcPr>
          <w:p w:rsidRPr="00D114F8" w:rsidR="0085747A" w:rsidP="00D114F8" w:rsidRDefault="004F057D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D114F8" w:rsidR="0085747A" w:rsidP="00D114F8" w:rsidRDefault="009D3026" w14:paraId="0212E3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dba o kulturę wypowiedzi</w:t>
            </w:r>
          </w:p>
        </w:tc>
        <w:tc>
          <w:tcPr>
            <w:tcW w:w="1873" w:type="dxa"/>
            <w:vAlign w:val="center"/>
          </w:tcPr>
          <w:p w:rsidRPr="00D114F8" w:rsidR="0085747A" w:rsidP="00D114F8" w:rsidRDefault="00FE5CBF" w14:paraId="5F2E2896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  <w:tr xmlns:wp14="http://schemas.microsoft.com/office/word/2010/wordml" w:rsidRPr="009C54AE" w:rsidR="00FE5CBF" w:rsidTr="00D114F8" w14:paraId="37EEE288" wp14:textId="77777777">
        <w:tc>
          <w:tcPr>
            <w:tcW w:w="1701" w:type="dxa"/>
          </w:tcPr>
          <w:p w:rsidRPr="00D114F8" w:rsidR="00FE5CBF" w:rsidP="00D114F8" w:rsidRDefault="004F057D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D114F8" w:rsidR="00FE5CBF" w:rsidP="00D114F8" w:rsidRDefault="009D3026" w14:paraId="5DDB7D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4F8">
              <w:rPr>
                <w:rFonts w:ascii="Corbel" w:hAnsi="Corbel"/>
                <w:b w:val="0"/>
                <w:smallCaps w:val="0"/>
                <w:szCs w:val="24"/>
              </w:rPr>
              <w:t>Student poprawnie używa języka polskiego</w:t>
            </w:r>
          </w:p>
        </w:tc>
        <w:tc>
          <w:tcPr>
            <w:tcW w:w="1873" w:type="dxa"/>
            <w:vAlign w:val="center"/>
          </w:tcPr>
          <w:p w:rsidRPr="00D114F8" w:rsidR="00FE5CBF" w:rsidP="00D114F8" w:rsidRDefault="00FE5CBF" w14:paraId="2986E80C" wp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3CF2D8B6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0FB78278" wp14:textId="77777777">
        <w:tc>
          <w:tcPr>
            <w:tcW w:w="9639" w:type="dxa"/>
          </w:tcPr>
          <w:p w:rsidRPr="009C54AE" w:rsidR="0085747A" w:rsidP="009C54AE" w:rsidRDefault="0085747A" w14:paraId="1FC39945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9D3026" w:rsidTr="00151588" w14:paraId="55225495" wp14:textId="77777777">
        <w:tc>
          <w:tcPr>
            <w:tcW w:w="9639" w:type="dxa"/>
          </w:tcPr>
          <w:p w:rsidRPr="009D3026" w:rsidR="009D3026" w:rsidP="00151588" w:rsidRDefault="009D3026" w14:paraId="5D69D229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F438B4" w:rsidR="009D3026" w:rsidTr="00151588" w14:paraId="62460E33" wp14:textId="77777777">
        <w:tc>
          <w:tcPr>
            <w:tcW w:w="9639" w:type="dxa"/>
          </w:tcPr>
          <w:p w:rsidRPr="009D3026" w:rsidR="009D3026" w:rsidP="00151588" w:rsidRDefault="009D3026" w14:paraId="3A13F76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xmlns:wp14="http://schemas.microsoft.com/office/word/2010/wordml" w:rsidRPr="00F438B4" w:rsidR="009D3026" w:rsidTr="00151588" w14:paraId="4CDE3023" wp14:textId="77777777">
        <w:tc>
          <w:tcPr>
            <w:tcW w:w="9639" w:type="dxa"/>
          </w:tcPr>
          <w:p w:rsidRPr="009D3026" w:rsidR="009D3026" w:rsidP="00151588" w:rsidRDefault="009D3026" w14:paraId="2753AEF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3026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xmlns:wp14="http://schemas.microsoft.com/office/word/2010/wordml" w:rsidRPr="00F438B4" w:rsidR="009D3026" w:rsidTr="00151588" w14:paraId="2B0DEF73" wp14:textId="77777777">
        <w:tc>
          <w:tcPr>
            <w:tcW w:w="9639" w:type="dxa"/>
          </w:tcPr>
          <w:p w:rsidRPr="009D3026" w:rsidR="009D3026" w:rsidP="00AA4627" w:rsidRDefault="00AA4627" w14:paraId="2A74F50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Wyrażanie zrozumienia </w:t>
            </w:r>
            <w:r>
              <w:rPr>
                <w:rFonts w:ascii="Corbel" w:hAnsi="Corbel"/>
                <w:sz w:val="24"/>
                <w:szCs w:val="24"/>
              </w:rPr>
              <w:t>i empatii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65E2D9A1" wp14:textId="77777777">
        <w:tc>
          <w:tcPr>
            <w:tcW w:w="9639" w:type="dxa"/>
          </w:tcPr>
          <w:p w:rsidRPr="009D3026" w:rsidR="009D3026" w:rsidP="009D3026" w:rsidRDefault="00AA4627" w14:paraId="558CE87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Konflikty i </w:t>
            </w:r>
            <w:r w:rsidR="009D3026">
              <w:rPr>
                <w:rFonts w:ascii="Corbel" w:hAnsi="Corbel"/>
                <w:sz w:val="24"/>
                <w:szCs w:val="24"/>
              </w:rPr>
              <w:t>bariery w komunikacji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F438B4" w:rsidR="009D3026" w:rsidTr="00151588" w14:paraId="5AE73510" wp14:textId="77777777">
        <w:tc>
          <w:tcPr>
            <w:tcW w:w="9639" w:type="dxa"/>
          </w:tcPr>
          <w:p w:rsidRPr="009D3026" w:rsidR="009D3026" w:rsidP="00151588" w:rsidRDefault="00AA4627" w14:paraId="63F8D123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  <w:tr xmlns:wp14="http://schemas.microsoft.com/office/word/2010/wordml" w:rsidRPr="00F438B4" w:rsidR="009D3026" w:rsidTr="009D3026" w14:paraId="72788F10" wp14:textId="77777777">
        <w:trPr>
          <w:trHeight w:val="235"/>
        </w:trPr>
        <w:tc>
          <w:tcPr>
            <w:tcW w:w="9639" w:type="dxa"/>
          </w:tcPr>
          <w:p w:rsidRPr="009D3026" w:rsidR="009D3026" w:rsidP="009D3026" w:rsidRDefault="00AA4627" w14:paraId="29314C4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9D3026" w:rsidR="009D3026">
              <w:rPr>
                <w:rFonts w:ascii="Corbel" w:hAnsi="Corbel"/>
                <w:sz w:val="24"/>
                <w:szCs w:val="24"/>
              </w:rPr>
              <w:t xml:space="preserve">. </w:t>
            </w:r>
            <w:r w:rsidR="009D3026">
              <w:rPr>
                <w:rFonts w:ascii="Corbel" w:hAnsi="Corbel"/>
                <w:sz w:val="24"/>
                <w:szCs w:val="24"/>
              </w:rPr>
              <w:t>Tworzenie informacji zwrotnej</w:t>
            </w:r>
          </w:p>
        </w:tc>
      </w:tr>
    </w:tbl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A82A7F" w:rsidP="009C54AE" w:rsidRDefault="00A82A7F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D3026" w14:paraId="0D6BC59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ćwiczenia i praca w grupach, rozwiązywanie zadań problemowych</w:t>
      </w:r>
      <w:r w:rsidR="00A82A7F">
        <w:rPr>
          <w:rFonts w:ascii="Corbel" w:hAnsi="Corbel"/>
          <w:b w:val="0"/>
          <w:smallCaps w:val="0"/>
          <w:szCs w:val="24"/>
        </w:rPr>
        <w:t>, prezentacja multimedialna, drama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E960BB" w:rsidP="009C54AE" w:rsidRDefault="00E960BB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D114F8" w14:paraId="66B60DC3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291828" w:rsidR="0085747A" w:rsidP="00291828" w:rsidRDefault="00A82A7F" w14:paraId="0B3B010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3D11BFB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5747A" w:rsidTr="00D114F8" w14:paraId="33EC52FD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291828" w:rsidR="0085747A" w:rsidP="00291828" w:rsidRDefault="00A82A7F" w14:paraId="55FEDE3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85747A" w:rsidP="00291828" w:rsidRDefault="00A82A7F" w14:paraId="29D4CA53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08D54EDE" wp14:textId="77777777">
        <w:tc>
          <w:tcPr>
            <w:tcW w:w="1985" w:type="dxa"/>
          </w:tcPr>
          <w:p w:rsidRPr="009C54AE" w:rsidR="00A82A7F" w:rsidP="009C54AE" w:rsidRDefault="00A82A7F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291828" w:rsidR="00A82A7F" w:rsidP="00291828" w:rsidRDefault="00A82A7F" w14:paraId="733320A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2350222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A82A7F" w:rsidTr="00D114F8" w14:paraId="7E235824" wp14:textId="77777777">
        <w:tc>
          <w:tcPr>
            <w:tcW w:w="1985" w:type="dxa"/>
          </w:tcPr>
          <w:p w:rsidRPr="009C54AE" w:rsidR="00A82A7F" w:rsidP="009C54AE" w:rsidRDefault="00A82A7F" w14:paraId="24833BF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:rsidRPr="00291828" w:rsidR="00A82A7F" w:rsidP="00291828" w:rsidRDefault="00A82A7F" w14:paraId="1A23F96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26" w:type="dxa"/>
            <w:vAlign w:val="center"/>
          </w:tcPr>
          <w:p w:rsidRPr="00291828" w:rsidR="00A82A7F" w:rsidP="00291828" w:rsidRDefault="00A82A7F" w14:paraId="7B5B308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182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462F7076" wp14:textId="77777777">
        <w:tc>
          <w:tcPr>
            <w:tcW w:w="9670" w:type="dxa"/>
          </w:tcPr>
          <w:p w:rsidR="0085747A" w:rsidP="00A82A7F" w:rsidRDefault="00A82A7F" w14:paraId="704BDB4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</w:p>
          <w:p w:rsidRPr="00D114F8" w:rsidR="0085747A" w:rsidP="009C54AE" w:rsidRDefault="00A82A7F" w14:paraId="0E179F1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(zdobycie min. 50% punktów)</w:t>
            </w:r>
          </w:p>
        </w:tc>
      </w:tr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4759FF09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113500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4759FF09" w14:paraId="15C43803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4759FF09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3F5F3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59FF09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759FF09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3500" w:rsidRDefault="00A82A7F" w14:paraId="7144751B" wp14:textId="4992A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4759FF09" w14:paraId="2D902707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="00C61DC5" w:rsidP="00113500" w:rsidRDefault="00A82A7F" w14:paraId="6BB8B783" wp14:textId="27ADB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759FF09" w:rsidR="00A82A7F">
              <w:rPr>
                <w:rFonts w:ascii="Corbel" w:hAnsi="Corbel"/>
                <w:sz w:val="24"/>
                <w:szCs w:val="24"/>
              </w:rPr>
              <w:t>Przygotowanie do zajęć – 2</w:t>
            </w:r>
            <w:r w:rsidRPr="4759FF09" w:rsidR="44FB1C7C">
              <w:rPr>
                <w:rFonts w:ascii="Corbel" w:hAnsi="Corbel"/>
                <w:sz w:val="24"/>
                <w:szCs w:val="24"/>
              </w:rPr>
              <w:t>7</w:t>
            </w:r>
          </w:p>
          <w:p w:rsidR="00A82A7F" w:rsidP="00113500" w:rsidRDefault="00A82A7F" w14:paraId="3D3D4B54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- 10</w:t>
            </w:r>
          </w:p>
          <w:p w:rsidRPr="009C54AE" w:rsidR="00A82A7F" w:rsidP="00113500" w:rsidRDefault="00A82A7F" w14:paraId="2368C2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 - 25</w:t>
            </w:r>
          </w:p>
        </w:tc>
      </w:tr>
      <w:tr xmlns:wp14="http://schemas.microsoft.com/office/word/2010/wordml" w:rsidRPr="009C54AE" w:rsidR="0085747A" w:rsidTr="4759FF09" w14:paraId="6E790A6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23DB497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xmlns:wp14="http://schemas.microsoft.com/office/word/2010/wordml" w:rsidRPr="009C54AE" w:rsidR="0085747A" w:rsidTr="4759FF09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3500" w:rsidRDefault="00A82A7F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07547A0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47FFFFDD" wp14:textId="77777777">
        <w:trPr>
          <w:trHeight w:val="397"/>
        </w:trPr>
        <w:tc>
          <w:tcPr>
            <w:tcW w:w="7513" w:type="dxa"/>
          </w:tcPr>
          <w:p w:rsidR="00A82A7F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A82A7F" w:rsidR="00A82A7F" w:rsidP="00D114F8" w:rsidRDefault="00A82A7F" w14:paraId="3B112EE7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J. Stewart,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Mosty zamiast murów. Podręcznik komunikacji interpersonalnej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, Wydawnictwo Naukowe PWN, Warszawa 2014</w:t>
            </w:r>
          </w:p>
          <w:p w:rsidRPr="00A82A7F" w:rsidR="00A82A7F" w:rsidP="00D114F8" w:rsidRDefault="00A82A7F" w14:paraId="5D898C0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Petrie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Komunikacja w pracy z dziećmi i młodzieżą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>. Wyd. Zysk i S-ka Poznań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A82A7F" w:rsidR="00A82A7F" w:rsidP="00D114F8" w:rsidRDefault="00A82A7F" w14:paraId="3CD78EE5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Pease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2A7F">
              <w:rPr>
                <w:rFonts w:ascii="Corbel" w:hAnsi="Corbel"/>
                <w:b w:val="0"/>
                <w:i/>
                <w:smallCaps w:val="0"/>
                <w:szCs w:val="24"/>
              </w:rPr>
              <w:t>Mowa ciała</w:t>
            </w:r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Pr="00A82A7F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A82A7F">
              <w:rPr>
                <w:rFonts w:ascii="Corbel" w:hAnsi="Corbel"/>
                <w:b w:val="0"/>
                <w:smallCaps w:val="0"/>
                <w:szCs w:val="24"/>
              </w:rPr>
              <w:t xml:space="preserve"> Warszawa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D114F8" w:rsidR="00A82A7F" w:rsidP="00D114F8" w:rsidRDefault="00A82A7F" w14:paraId="4D03EFF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D114F8">
              <w:rPr>
                <w:rFonts w:ascii="Corbel" w:hAnsi="Corbel"/>
                <w:sz w:val="24"/>
                <w:szCs w:val="24"/>
                <w:lang w:val="en-US"/>
              </w:rPr>
              <w:t xml:space="preserve">R. B. Adler, </w:t>
            </w:r>
            <w:proofErr w:type="spellStart"/>
            <w:r w:rsidRPr="00D114F8">
              <w:rPr>
                <w:rFonts w:ascii="Corbel" w:hAnsi="Corbel"/>
                <w:sz w:val="24"/>
                <w:szCs w:val="24"/>
                <w:lang w:val="en-US"/>
              </w:rPr>
              <w:t>L.B</w:t>
            </w:r>
            <w:proofErr w:type="spellEnd"/>
            <w:r w:rsidRPr="00D114F8">
              <w:rPr>
                <w:rFonts w:ascii="Corbel" w:hAnsi="Corbel"/>
                <w:sz w:val="24"/>
                <w:szCs w:val="24"/>
                <w:lang w:val="en-US"/>
              </w:rPr>
              <w:t xml:space="preserve">. Rosenfeld, R.F. </w:t>
            </w:r>
            <w:proofErr w:type="spellStart"/>
            <w:r w:rsidRPr="00D114F8">
              <w:rPr>
                <w:rFonts w:ascii="Corbel" w:hAnsi="Corbel"/>
                <w:sz w:val="24"/>
                <w:szCs w:val="24"/>
                <w:lang w:val="en-US"/>
              </w:rPr>
              <w:t>Proktor</w:t>
            </w:r>
            <w:proofErr w:type="spellEnd"/>
            <w:r w:rsidRPr="00D114F8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. </w:t>
            </w:r>
            <w:r w:rsidRPr="00D114F8">
              <w:rPr>
                <w:rFonts w:ascii="Corbel" w:hAnsi="Corbel"/>
                <w:i/>
                <w:sz w:val="24"/>
                <w:szCs w:val="24"/>
              </w:rPr>
              <w:t xml:space="preserve">Relacje interpersonalne. Proces </w:t>
            </w:r>
            <w:r w:rsidRPr="00D114F8">
              <w:rPr>
                <w:rFonts w:ascii="Corbel" w:hAnsi="Corbel"/>
                <w:i/>
                <w:sz w:val="24"/>
                <w:szCs w:val="24"/>
              </w:rPr>
              <w:t>porozumiewania się</w:t>
            </w:r>
            <w:r w:rsidRPr="00D114F8">
              <w:rPr>
                <w:rFonts w:ascii="Corbel" w:hAnsi="Corbel"/>
                <w:sz w:val="24"/>
                <w:szCs w:val="24"/>
              </w:rPr>
              <w:t xml:space="preserve">. Dom Wydawniczy </w:t>
            </w:r>
            <w:proofErr w:type="spellStart"/>
            <w:r w:rsidRPr="00D114F8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Pr="00D114F8">
              <w:rPr>
                <w:rFonts w:ascii="Corbel" w:hAnsi="Corbel"/>
                <w:sz w:val="24"/>
                <w:szCs w:val="24"/>
              </w:rPr>
              <w:t>. Poznań 2006.</w:t>
            </w:r>
          </w:p>
          <w:p w:rsidRPr="009C54AE" w:rsidR="00A82A7F" w:rsidP="00D114F8" w:rsidRDefault="00A82A7F" w14:paraId="3D5FC52E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A7F">
              <w:rPr>
                <w:rFonts w:ascii="Corbel" w:hAnsi="Corbel"/>
                <w:b w:val="0"/>
                <w:szCs w:val="24"/>
              </w:rPr>
              <w:t xml:space="preserve">K. Bocheńska-Włostowska. </w:t>
            </w:r>
            <w:r w:rsidRPr="00A82A7F">
              <w:rPr>
                <w:rFonts w:ascii="Corbel" w:hAnsi="Corbel"/>
                <w:b w:val="0"/>
                <w:i/>
                <w:szCs w:val="24"/>
              </w:rPr>
              <w:t>Akademia umiejętności interpersonalnych</w:t>
            </w:r>
            <w:r w:rsidRPr="00A82A7F">
              <w:rPr>
                <w:rFonts w:ascii="Corbel" w:hAnsi="Corbel"/>
                <w:b w:val="0"/>
                <w:szCs w:val="24"/>
              </w:rPr>
              <w:t>. Oficyna Wydawnicza IMPULS. Kraków 2009.</w:t>
            </w:r>
          </w:p>
        </w:tc>
      </w:tr>
      <w:tr xmlns:wp14="http://schemas.microsoft.com/office/word/2010/wordml" w:rsidRPr="009C54AE" w:rsidR="0085747A" w:rsidTr="0071620A" w14:paraId="58223E65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A82A7F" w:rsidR="00A82A7F" w:rsidP="00D114F8" w:rsidRDefault="00A82A7F" w14:paraId="644F5C8F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Wywierania wrażenia na innych,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Gdańskie wydawnictwo psychologiczne, Gdańsk 2007.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E53ABD" w:rsidP="00C16ABF" w:rsidRDefault="00E53ABD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53ABD" w:rsidP="00C16ABF" w:rsidRDefault="00E53ABD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E53ABD" w:rsidP="00C16ABF" w:rsidRDefault="00E53ABD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53ABD" w:rsidP="00C16ABF" w:rsidRDefault="00E53ABD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340A"/>
    <w:multiLevelType w:val="hybridMultilevel"/>
    <w:tmpl w:val="3E746AC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A145F7"/>
    <w:multiLevelType w:val="hybridMultilevel"/>
    <w:tmpl w:val="CE7ADBF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5E0CBC"/>
    <w:multiLevelType w:val="hybridMultilevel"/>
    <w:tmpl w:val="6A8850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5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2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CC4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57D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D4B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C9F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CC5"/>
    <w:rsid w:val="009A78D9"/>
    <w:rsid w:val="009C1331"/>
    <w:rsid w:val="009C3E31"/>
    <w:rsid w:val="009C54AE"/>
    <w:rsid w:val="009C788E"/>
    <w:rsid w:val="009D1F05"/>
    <w:rsid w:val="009D302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A7F"/>
    <w:rsid w:val="00A84C85"/>
    <w:rsid w:val="00A97DE1"/>
    <w:rsid w:val="00AA462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F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EC8"/>
    <w:rsid w:val="00C54663"/>
    <w:rsid w:val="00C54E3C"/>
    <w:rsid w:val="00C56036"/>
    <w:rsid w:val="00C604D3"/>
    <w:rsid w:val="00C61DC5"/>
    <w:rsid w:val="00C67E92"/>
    <w:rsid w:val="00C70A26"/>
    <w:rsid w:val="00C72956"/>
    <w:rsid w:val="00C766DF"/>
    <w:rsid w:val="00C94B98"/>
    <w:rsid w:val="00CA2B96"/>
    <w:rsid w:val="00CA5089"/>
    <w:rsid w:val="00CB42CB"/>
    <w:rsid w:val="00CC31E5"/>
    <w:rsid w:val="00CD6897"/>
    <w:rsid w:val="00CE5BAC"/>
    <w:rsid w:val="00CF25BE"/>
    <w:rsid w:val="00CF78ED"/>
    <w:rsid w:val="00D02B25"/>
    <w:rsid w:val="00D02EBA"/>
    <w:rsid w:val="00D114F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ABD"/>
    <w:rsid w:val="00E63348"/>
    <w:rsid w:val="00E77E88"/>
    <w:rsid w:val="00E8107D"/>
    <w:rsid w:val="00E960BB"/>
    <w:rsid w:val="00E963F6"/>
    <w:rsid w:val="00EA2074"/>
    <w:rsid w:val="00EA4832"/>
    <w:rsid w:val="00EA4E9D"/>
    <w:rsid w:val="00EC4899"/>
    <w:rsid w:val="00ED03AB"/>
    <w:rsid w:val="00ED32D2"/>
    <w:rsid w:val="00ED60B0"/>
    <w:rsid w:val="00EE32DE"/>
    <w:rsid w:val="00EE5457"/>
    <w:rsid w:val="00F070AB"/>
    <w:rsid w:val="00F17567"/>
    <w:rsid w:val="00F27A7B"/>
    <w:rsid w:val="00F526AF"/>
    <w:rsid w:val="00F617C3"/>
    <w:rsid w:val="00F7066B"/>
    <w:rsid w:val="00F717E0"/>
    <w:rsid w:val="00F83B28"/>
    <w:rsid w:val="00FA46E5"/>
    <w:rsid w:val="00FB7DBA"/>
    <w:rsid w:val="00FC1C25"/>
    <w:rsid w:val="00FC3F45"/>
    <w:rsid w:val="00FD503F"/>
    <w:rsid w:val="00FD7589"/>
    <w:rsid w:val="00FE5CBF"/>
    <w:rsid w:val="00FF016A"/>
    <w:rsid w:val="00FF1401"/>
    <w:rsid w:val="00FF5E7D"/>
    <w:rsid w:val="44FB1C7C"/>
    <w:rsid w:val="4759F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AB962"/>
  <w15:docId w15:val="{84FA3A34-5E01-4121-B948-44645630E5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4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FEFE3B-628B-46A1-8276-C81DB372DF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B46AC4-66CB-444A-9BB8-E5F2E1739CE8}"/>
</file>

<file path=customXml/itemProps3.xml><?xml version="1.0" encoding="utf-8"?>
<ds:datastoreItem xmlns:ds="http://schemas.openxmlformats.org/officeDocument/2006/customXml" ds:itemID="{D6F7C767-8A81-4BCD-B729-592CF1C15A63}"/>
</file>

<file path=customXml/itemProps4.xml><?xml version="1.0" encoding="utf-8"?>
<ds:datastoreItem xmlns:ds="http://schemas.openxmlformats.org/officeDocument/2006/customXml" ds:itemID="{B1B7E182-DC28-42B1-8247-677B5A77580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14</cp:revision>
  <cp:lastPrinted>2019-02-06T12:12:00Z</cp:lastPrinted>
  <dcterms:created xsi:type="dcterms:W3CDTF">2019-11-28T11:22:00Z</dcterms:created>
  <dcterms:modified xsi:type="dcterms:W3CDTF">2026-03-13T01:20:32Z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